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7456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11091/002-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7456F" w:rsidRPr="00A7456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7456F" w:rsidRPr="00A7456F">
          <w:rPr>
            <w:rStyle w:val="aa"/>
          </w:rPr>
          <w:t>440052, г. Пенза, ул. Ново-Тамбовская, д.9;</w:t>
        </w:r>
        <w:r w:rsidR="00A7456F" w:rsidRPr="00A7456F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7456F" w:rsidRPr="00A7456F">
          <w:rPr>
            <w:rStyle w:val="aa"/>
          </w:rPr>
          <w:t xml:space="preserve">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7456F" w:rsidRPr="00A7456F">
          <w:rPr>
            <w:u w:val="single"/>
          </w:rPr>
          <w:t xml:space="preserve"> 11091/002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7456F" w:rsidRPr="00A7456F">
          <w:rPr>
            <w:rStyle w:val="aa"/>
          </w:rPr>
          <w:t xml:space="preserve"> Заведующий </w:t>
        </w:r>
        <w:r w:rsidR="00A7456F" w:rsidRPr="00A7456F">
          <w:rPr>
            <w:u w:val="single"/>
          </w:rPr>
          <w:t xml:space="preserve">лабораторией - врач-лаборант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7456F" w:rsidRPr="00A7456F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7456F" w:rsidRPr="00A7456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740BF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40BF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740BF3" w:rsidP="005859B9">
      <w:fldSimple w:instr=" DOCVARIABLE operac \* MERGEFORMAT ">
        <w:r w:rsidR="00A7456F" w:rsidRPr="00A7456F">
          <w:t xml:space="preserve"> Проведение исследования крови, мочи, оформление результатов исследований. руководство работой лаборатории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37B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37B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37B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E37BD7" w:rsidRPr="00E37BD7">
          <w:rPr>
            <w:bCs/>
          </w:rPr>
          <w:t>-</w:t>
        </w:r>
        <w:r w:rsidR="00E37BD7" w:rsidRPr="00E37BD7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E37BD7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745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11091/002-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740BF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740BF3" w:rsidRPr="00310C71">
            <w:rPr>
              <w:rStyle w:val="ad"/>
              <w:sz w:val="20"/>
              <w:szCs w:val="20"/>
            </w:rPr>
            <w:fldChar w:fldCharType="separate"/>
          </w:r>
          <w:r w:rsidR="00A7456F">
            <w:rPr>
              <w:rStyle w:val="ad"/>
              <w:noProof/>
              <w:sz w:val="20"/>
              <w:szCs w:val="20"/>
            </w:rPr>
            <w:t>1</w:t>
          </w:r>
          <w:r w:rsidR="00740BF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7456F" w:rsidRPr="00A7456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 1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CFFCDDD3D2847F88E090E44DB4D805B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2- ТЖ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. руководство работой лаборатори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98"/>
    <w:docVar w:name="rm_name" w:val=" Заведующий лабораторией - врач-лаборант "/>
    <w:docVar w:name="rm_number" w:val=" 11091/002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724B37"/>
    <w:rsid w:val="00025683"/>
    <w:rsid w:val="0004497E"/>
    <w:rsid w:val="00046815"/>
    <w:rsid w:val="0005566C"/>
    <w:rsid w:val="000D1F5B"/>
    <w:rsid w:val="000E6B88"/>
    <w:rsid w:val="00110025"/>
    <w:rsid w:val="001429B1"/>
    <w:rsid w:val="001607C8"/>
    <w:rsid w:val="001B7EB6"/>
    <w:rsid w:val="001F4D8D"/>
    <w:rsid w:val="001F55D7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36ABD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24B37"/>
    <w:rsid w:val="00740BF3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8F45DF"/>
    <w:rsid w:val="0090588D"/>
    <w:rsid w:val="0092778A"/>
    <w:rsid w:val="0093354B"/>
    <w:rsid w:val="00967790"/>
    <w:rsid w:val="009A56A2"/>
    <w:rsid w:val="00A12349"/>
    <w:rsid w:val="00A7456F"/>
    <w:rsid w:val="00A91908"/>
    <w:rsid w:val="00AA4551"/>
    <w:rsid w:val="00AA46ED"/>
    <w:rsid w:val="00AA4DCC"/>
    <w:rsid w:val="00AA76D8"/>
    <w:rsid w:val="00AC2BE3"/>
    <w:rsid w:val="00AD14A4"/>
    <w:rsid w:val="00AD7C32"/>
    <w:rsid w:val="00AF796F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E3307"/>
    <w:rsid w:val="00D76DF8"/>
    <w:rsid w:val="00DA716B"/>
    <w:rsid w:val="00DB5302"/>
    <w:rsid w:val="00DD4AD2"/>
    <w:rsid w:val="00DD6B1F"/>
    <w:rsid w:val="00E124F4"/>
    <w:rsid w:val="00E36337"/>
    <w:rsid w:val="00E37BD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8</cp:revision>
  <dcterms:created xsi:type="dcterms:W3CDTF">2016-10-17T13:45:00Z</dcterms:created>
  <dcterms:modified xsi:type="dcterms:W3CDTF">2016-11-25T06:19:00Z</dcterms:modified>
</cp:coreProperties>
</file>